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F358E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STONOR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63A6607A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</w:p>
    <w:p w14:paraId="00D004A3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</w:p>
    <w:p w14:paraId="474E8C4C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Nov.1423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Oxfordshire and Berkshire.</w:t>
      </w:r>
    </w:p>
    <w:p w14:paraId="2B692A76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p.52)</w:t>
      </w:r>
    </w:p>
    <w:p w14:paraId="7C8EB08E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</w:p>
    <w:p w14:paraId="09182090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</w:p>
    <w:p w14:paraId="7DA5FA38" w14:textId="77777777" w:rsidR="00927EBB" w:rsidRDefault="00927EBB" w:rsidP="00927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2021</w:t>
      </w:r>
    </w:p>
    <w:p w14:paraId="637D22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0A95" w14:textId="77777777" w:rsidR="00927EBB" w:rsidRDefault="00927EBB" w:rsidP="009139A6">
      <w:r>
        <w:separator/>
      </w:r>
    </w:p>
  </w:endnote>
  <w:endnote w:type="continuationSeparator" w:id="0">
    <w:p w14:paraId="042E7CAB" w14:textId="77777777" w:rsidR="00927EBB" w:rsidRDefault="00927E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7A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3F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F4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B2CF8" w14:textId="77777777" w:rsidR="00927EBB" w:rsidRDefault="00927EBB" w:rsidP="009139A6">
      <w:r>
        <w:separator/>
      </w:r>
    </w:p>
  </w:footnote>
  <w:footnote w:type="continuationSeparator" w:id="0">
    <w:p w14:paraId="59BAC6E1" w14:textId="77777777" w:rsidR="00927EBB" w:rsidRDefault="00927E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04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DC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EBB"/>
    <w:rsid w:val="000666E0"/>
    <w:rsid w:val="002510B7"/>
    <w:rsid w:val="005C130B"/>
    <w:rsid w:val="00826F5C"/>
    <w:rsid w:val="009139A6"/>
    <w:rsid w:val="00927EBB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75FE9"/>
  <w15:chartTrackingRefBased/>
  <w15:docId w15:val="{BD1E3DC2-D220-469A-AC48-30D7F9EE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EB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2022-01-14T20:54:00Z</dcterms:created>
  <dcterms:modified xsi:type="dcterms:W3CDTF">2022-01-14T20:54:00Z</dcterms:modified>
</cp:coreProperties>
</file>